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"/>
        <w:gridCol w:w="14"/>
        <w:gridCol w:w="2481"/>
        <w:gridCol w:w="992"/>
        <w:gridCol w:w="1843"/>
        <w:gridCol w:w="1843"/>
        <w:gridCol w:w="1770"/>
      </w:tblGrid>
      <w:tr w:rsidR="00E03AF6" w:rsidRPr="00E136B6" w:rsidTr="00502D7B">
        <w:trPr>
          <w:trHeight w:val="1545"/>
        </w:trPr>
        <w:tc>
          <w:tcPr>
            <w:tcW w:w="1119" w:type="dxa"/>
            <w:tcBorders>
              <w:right w:val="nil"/>
            </w:tcBorders>
          </w:tcPr>
          <w:p w:rsidR="00E03AF6" w:rsidRPr="00E136B6" w:rsidRDefault="00B43823" w:rsidP="00013870">
            <w:pPr>
              <w:ind w:hanging="142"/>
              <w:jc w:val="center"/>
              <w:rPr>
                <w:rFonts w:ascii="Myriad Pro" w:hAnsi="Myriad Pro"/>
                <w:sz w:val="18"/>
              </w:rPr>
            </w:pPr>
            <w:bookmarkStart w:id="0" w:name="_GoBack"/>
            <w:bookmarkEnd w:id="0"/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1F9A6065" wp14:editId="0070CBD3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5" w:type="dxa"/>
            <w:gridSpan w:val="2"/>
            <w:tcBorders>
              <w:left w:val="nil"/>
            </w:tcBorders>
            <w:vAlign w:val="center"/>
          </w:tcPr>
          <w:p w:rsidR="00E03AF6" w:rsidRDefault="00B43823" w:rsidP="00502D7B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502D7B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:rsidR="00502D7B" w:rsidRPr="00502D7B" w:rsidRDefault="00502D7B" w:rsidP="00502D7B">
            <w:pPr>
              <w:jc w:val="center"/>
              <w:rPr>
                <w:rFonts w:ascii="FORSVARET-Bold" w:hAnsi="FORSVARET-Bold"/>
                <w:b/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:rsidR="00E03AF6" w:rsidRPr="00E136B6" w:rsidRDefault="00E03AF6" w:rsidP="0069200D">
            <w:pPr>
              <w:jc w:val="center"/>
              <w:rPr>
                <w:rFonts w:ascii="Myriad Pro" w:hAnsi="Myriad Pro"/>
                <w:sz w:val="18"/>
              </w:rPr>
            </w:pPr>
            <w:r w:rsidRPr="00B43823">
              <w:rPr>
                <w:rFonts w:asciiTheme="majorHAnsi" w:hAnsiTheme="majorHAnsi"/>
                <w:b/>
                <w:sz w:val="28"/>
              </w:rPr>
              <w:t>ENDRINGSORDRE</w:t>
            </w:r>
          </w:p>
        </w:tc>
        <w:tc>
          <w:tcPr>
            <w:tcW w:w="1770" w:type="dxa"/>
          </w:tcPr>
          <w:p w:rsidR="00E03AF6" w:rsidRPr="00E136B6" w:rsidRDefault="00E03AF6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Løpende endrings nr.</w:t>
            </w:r>
          </w:p>
          <w:p w:rsidR="00E03AF6" w:rsidRPr="00E136B6" w:rsidRDefault="00E03AF6" w:rsidP="00013870">
            <w:pPr>
              <w:rPr>
                <w:rFonts w:ascii="Myriad Pro" w:hAnsi="Myriad Pro"/>
                <w:sz w:val="18"/>
              </w:rPr>
            </w:pPr>
          </w:p>
          <w:p w:rsidR="00E03AF6" w:rsidRPr="00E136B6" w:rsidRDefault="00E03AF6" w:rsidP="00013870">
            <w:pPr>
              <w:rPr>
                <w:rFonts w:ascii="Myriad Pro" w:hAnsi="Myriad Pro"/>
                <w:sz w:val="18"/>
              </w:rPr>
            </w:pPr>
          </w:p>
          <w:p w:rsidR="00E03AF6" w:rsidRPr="00E136B6" w:rsidRDefault="00E03AF6" w:rsidP="00013870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Tekst1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  <w:p w:rsidR="00E03AF6" w:rsidRPr="00E136B6" w:rsidRDefault="00E03AF6" w:rsidP="00060E3C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>
        <w:trPr>
          <w:trHeight w:val="685"/>
        </w:trPr>
        <w:tc>
          <w:tcPr>
            <w:tcW w:w="4606" w:type="dxa"/>
            <w:gridSpan w:val="4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Kontrakts-/</w:t>
            </w:r>
            <w:proofErr w:type="spellStart"/>
            <w:r w:rsidRPr="00E136B6">
              <w:rPr>
                <w:rFonts w:ascii="Myriad Pro" w:hAnsi="Myriad Pro"/>
                <w:sz w:val="18"/>
              </w:rPr>
              <w:t>Bestillingsnr</w:t>
            </w:r>
            <w:proofErr w:type="spellEnd"/>
            <w:r w:rsidRPr="00E136B6">
              <w:rPr>
                <w:rFonts w:ascii="Myriad Pro" w:hAnsi="Myriad Pro"/>
                <w:sz w:val="18"/>
              </w:rPr>
              <w:t>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35"/>
                  </w:textInput>
                </w:ffData>
              </w:fldChar>
            </w:r>
            <w:bookmarkStart w:id="2" w:name="Tekst2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843" w:type="dxa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Gyldig fra: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3" w:name="Tekst3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1843" w:type="dxa"/>
          </w:tcPr>
          <w:p w:rsidR="001F6BD5" w:rsidRPr="00E136B6" w:rsidRDefault="00D07B8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 xml:space="preserve">Sider </w:t>
            </w:r>
            <w:r w:rsidR="001F6BD5" w:rsidRPr="00E136B6">
              <w:rPr>
                <w:rFonts w:ascii="Myriad Pro" w:hAnsi="Myriad Pro"/>
                <w:sz w:val="18"/>
              </w:rPr>
              <w:t>i alt: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4" w:name="Tekst4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4"/>
          </w:p>
        </w:tc>
        <w:tc>
          <w:tcPr>
            <w:tcW w:w="1770" w:type="dxa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Antall vedlegg: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>
        <w:trPr>
          <w:trHeight w:val="1338"/>
        </w:trPr>
        <w:tc>
          <w:tcPr>
            <w:tcW w:w="4606" w:type="dxa"/>
            <w:gridSpan w:val="4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Til Leverandør: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5"/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456" w:type="dxa"/>
            <w:gridSpan w:val="3"/>
          </w:tcPr>
          <w:p w:rsidR="001F6BD5" w:rsidRPr="00E136B6" w:rsidRDefault="00B43823" w:rsidP="00013870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Forsvarsmateriell</w:t>
            </w:r>
            <w:r w:rsidR="001F6BD5" w:rsidRPr="00E136B6">
              <w:rPr>
                <w:rFonts w:ascii="Myriad Pro" w:hAnsi="Myriad Pro"/>
                <w:sz w:val="18"/>
              </w:rPr>
              <w:t>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>
        <w:trPr>
          <w:trHeight w:val="705"/>
        </w:trPr>
        <w:tc>
          <w:tcPr>
            <w:tcW w:w="10062" w:type="dxa"/>
            <w:gridSpan w:val="7"/>
            <w:tcBorders>
              <w:top w:val="nil"/>
            </w:tcBorders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D07B85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 xml:space="preserve">Med unntak av de endringer som er fastsatt i denne </w:t>
            </w:r>
            <w:r w:rsidRPr="00E136B6">
              <w:rPr>
                <w:rFonts w:ascii="Myriad Pro" w:hAnsi="Myriad Pro"/>
                <w:b/>
                <w:sz w:val="18"/>
              </w:rPr>
              <w:t>endringsordre</w:t>
            </w:r>
            <w:r w:rsidRPr="00E136B6">
              <w:rPr>
                <w:rFonts w:ascii="Myriad Pro" w:hAnsi="Myriad Pro"/>
                <w:sz w:val="18"/>
              </w:rPr>
              <w:t>, beholder alle vilkår og bestemmelser i kontrakten/bestillingen – innbefattet tidligere endringer - sin fulle gyldighet.</w:t>
            </w:r>
          </w:p>
        </w:tc>
      </w:tr>
      <w:tr w:rsidR="001F6BD5" w:rsidRPr="00E136B6">
        <w:trPr>
          <w:trHeight w:val="895"/>
        </w:trPr>
        <w:tc>
          <w:tcPr>
            <w:tcW w:w="1133" w:type="dxa"/>
            <w:gridSpan w:val="2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Dato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7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6" w:name="Tekst7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6"/>
          </w:p>
        </w:tc>
        <w:tc>
          <w:tcPr>
            <w:tcW w:w="3473" w:type="dxa"/>
            <w:gridSpan w:val="2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Underskrift</w:t>
            </w: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b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b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5456" w:type="dxa"/>
            <w:gridSpan w:val="3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Navn og stilling/grad: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 w:rsidTr="00B43823">
        <w:trPr>
          <w:trHeight w:val="9332"/>
        </w:trPr>
        <w:tc>
          <w:tcPr>
            <w:tcW w:w="10062" w:type="dxa"/>
            <w:gridSpan w:val="7"/>
            <w:tcBorders>
              <w:bottom w:val="single" w:sz="6" w:space="0" w:color="auto"/>
            </w:tcBorders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I samsvar med ovennevnte kontrakt/bestilling, skal følgende endringer gjøres gjeldende: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6"/>
                  <w:enabled/>
                  <w:calcOnExit w:val="0"/>
                  <w:textInput>
                    <w:maxLength w:val="90"/>
                  </w:textInput>
                </w:ffData>
              </w:fldChar>
            </w:r>
            <w:bookmarkStart w:id="7" w:name="Tekst6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7"/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</w:tc>
      </w:tr>
    </w:tbl>
    <w:p w:rsidR="00013870" w:rsidRPr="00E136B6" w:rsidRDefault="00013870">
      <w:pPr>
        <w:rPr>
          <w:rFonts w:ascii="Myriad Pro" w:hAnsi="Myriad Pro"/>
        </w:rPr>
      </w:pPr>
    </w:p>
    <w:sectPr w:rsidR="00013870" w:rsidRPr="00E136B6" w:rsidSect="00B43823">
      <w:footerReference w:type="default" r:id="rId12"/>
      <w:pgSz w:w="11907" w:h="16840" w:code="9"/>
      <w:pgMar w:top="851" w:right="567" w:bottom="567" w:left="1418" w:header="0" w:footer="41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A82" w:rsidRDefault="00823A82">
      <w:r>
        <w:separator/>
      </w:r>
    </w:p>
  </w:endnote>
  <w:endnote w:type="continuationSeparator" w:id="0">
    <w:p w:rsidR="00823A82" w:rsidRDefault="0082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A82" w:rsidRPr="00B43823" w:rsidRDefault="00823A82">
    <w:pPr>
      <w:pStyle w:val="Bunntekst"/>
      <w:rPr>
        <w:rFonts w:ascii="Myriad Pro" w:hAnsi="Myriad Pro"/>
        <w:b w:val="0"/>
      </w:rPr>
    </w:pPr>
    <w:r w:rsidRPr="00B43823">
      <w:rPr>
        <w:rFonts w:ascii="Myriad Pro" w:hAnsi="Myriad Pro"/>
        <w:b w:val="0"/>
      </w:rPr>
      <w:t>Januar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A82" w:rsidRDefault="00823A82">
      <w:r>
        <w:separator/>
      </w:r>
    </w:p>
  </w:footnote>
  <w:footnote w:type="continuationSeparator" w:id="0">
    <w:p w:rsidR="00823A82" w:rsidRDefault="00823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E17"/>
    <w:rsid w:val="00013870"/>
    <w:rsid w:val="00060E3C"/>
    <w:rsid w:val="001809CE"/>
    <w:rsid w:val="001B7ED3"/>
    <w:rsid w:val="001F6BD5"/>
    <w:rsid w:val="003252B2"/>
    <w:rsid w:val="0032660F"/>
    <w:rsid w:val="003F4E17"/>
    <w:rsid w:val="003F5F4A"/>
    <w:rsid w:val="00412110"/>
    <w:rsid w:val="00457325"/>
    <w:rsid w:val="004620C0"/>
    <w:rsid w:val="00502D7B"/>
    <w:rsid w:val="00651277"/>
    <w:rsid w:val="00675171"/>
    <w:rsid w:val="0069200D"/>
    <w:rsid w:val="006C157F"/>
    <w:rsid w:val="00823A82"/>
    <w:rsid w:val="0099643F"/>
    <w:rsid w:val="00A5301F"/>
    <w:rsid w:val="00A84B1E"/>
    <w:rsid w:val="00AA5294"/>
    <w:rsid w:val="00AC71B6"/>
    <w:rsid w:val="00B206C4"/>
    <w:rsid w:val="00B43823"/>
    <w:rsid w:val="00BD7D9A"/>
    <w:rsid w:val="00C14B75"/>
    <w:rsid w:val="00D07B85"/>
    <w:rsid w:val="00D239BB"/>
    <w:rsid w:val="00E03AF6"/>
    <w:rsid w:val="00E136B6"/>
    <w:rsid w:val="00EE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BD5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1F6BD5"/>
    <w:rPr>
      <w:rFonts w:ascii="Arial" w:hAnsi="Arial"/>
      <w:b/>
      <w:noProof/>
      <w:sz w:val="22"/>
    </w:rPr>
  </w:style>
  <w:style w:type="character" w:styleId="Sidetall">
    <w:name w:val="page number"/>
    <w:rsid w:val="001F6BD5"/>
    <w:rPr>
      <w:rFonts w:ascii="Arial" w:hAnsi="Arial"/>
      <w:sz w:val="20"/>
    </w:rPr>
  </w:style>
  <w:style w:type="paragraph" w:styleId="Topptekst">
    <w:name w:val="header"/>
    <w:basedOn w:val="Normal"/>
    <w:rsid w:val="00EE67EF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D07B8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D07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BD5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1F6BD5"/>
    <w:rPr>
      <w:rFonts w:ascii="Arial" w:hAnsi="Arial"/>
      <w:b/>
      <w:noProof/>
      <w:sz w:val="22"/>
    </w:rPr>
  </w:style>
  <w:style w:type="character" w:styleId="Sidetall">
    <w:name w:val="page number"/>
    <w:rsid w:val="001F6BD5"/>
    <w:rPr>
      <w:rFonts w:ascii="Arial" w:hAnsi="Arial"/>
      <w:sz w:val="20"/>
    </w:rPr>
  </w:style>
  <w:style w:type="paragraph" w:styleId="Topptekst">
    <w:name w:val="header"/>
    <w:basedOn w:val="Normal"/>
    <w:rsid w:val="00EE67EF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D07B8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D07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12%20for%20Blanketter%20ARF%20norsk%20og%20engelsk.zip\Blankett%205107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FMA-STA-MAL-061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6" ma:contentTypeDescription="" ma:contentTypeScope="" ma:versionID="6a67d40ad7807ec32ef98fb20b84a76a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916bb0f2d3e6301fdece42620d4fb955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022C-6597-4C3E-9B11-298791EC1B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A0C48A-3A2F-4DA8-A624-E9EF2457FD46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e5e56184-275f-495f-a56f-8fdf09bcc359"/>
    <ds:schemaRef ds:uri="http://purl.org/dc/dcmitype/"/>
    <ds:schemaRef ds:uri="http://purl.org/dc/terms/"/>
    <ds:schemaRef ds:uri="http://schemas.openxmlformats.org/package/2006/metadata/core-properties"/>
    <ds:schemaRef ds:uri="dd00ab93-0e18-411d-b15d-2f87675ae7e8"/>
    <ds:schemaRef ds:uri="http://purl.org/dc/elements/1.1/"/>
    <ds:schemaRef ds:uri="http://schemas.microsoft.com/sharepoint/v4"/>
    <ds:schemaRef ds:uri="4c0a4739-058c-4a6b-9871-4ea836128b3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4F235CB-BEED-490B-9AF8-53D001FB8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81A0E2-4257-49B2-89E0-3FA307157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5107</Template>
  <TotalTime>1</TotalTime>
  <Pages>1</Pages>
  <Words>249</Words>
  <Characters>1321</Characters>
  <Application>Microsoft Office Word</Application>
  <DocSecurity>4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Endringsordre</vt:lpstr>
    </vt:vector>
  </TitlesOfParts>
  <Company>Forsvaret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Endringsordre</dc:title>
  <dc:creator>RuneHoksrød</dc:creator>
  <cp:lastModifiedBy>Per Morten Brunborg</cp:lastModifiedBy>
  <cp:revision>2</cp:revision>
  <cp:lastPrinted>2014-03-25T08:37:00Z</cp:lastPrinted>
  <dcterms:created xsi:type="dcterms:W3CDTF">2019-06-18T08:37:00Z</dcterms:created>
  <dcterms:modified xsi:type="dcterms:W3CDTF">2019-06-18T08:37:00Z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243500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